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CE0D3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71- ТЖ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fldSimple w:instr=" DOCVARIABLE izm_date \* MERGEFORMAT ">
        <w:r w:rsidR="00A46AB8">
          <w:t>22-26.08.2016</w:t>
        </w:r>
      </w:fldSimple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CE0D37" w:rsidRPr="00CE0D37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CE0D37" w:rsidRPr="00CE0D37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CE0D37" w:rsidRPr="00CE0D37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CE0D37">
        <w:rPr>
          <w:u w:val="single"/>
        </w:rPr>
        <w:t xml:space="preserve"> 71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CE0D37" w:rsidRPr="00CE0D37">
        <w:rPr>
          <w:rStyle w:val="aa"/>
        </w:rPr>
        <w:t xml:space="preserve"> Уборщик помещений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CE0D37" w:rsidRPr="00CE0D37">
        <w:rPr>
          <w:rStyle w:val="aa"/>
        </w:rPr>
        <w:t xml:space="preserve"> 19258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fldSimple w:instr=" DOCVARIABLE izm_tools \* MERGEFORMAT ">
        <w:r w:rsidR="00CE0D37" w:rsidRPr="00CE0D37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table"/>
            <w:bookmarkEnd w:id="4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factory_num"/>
            <w:bookmarkEnd w:id="5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sertif"/>
            <w:bookmarkEnd w:id="6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7" w:name="si_end_date"/>
            <w:bookmarkEnd w:id="7"/>
            <w:r w:rsidRPr="00555B30">
              <w:t>Действительно до: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Pr="00555B30" w:rsidRDefault="00A46AB8" w:rsidP="00A46AB8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Pr="00555B30" w:rsidRDefault="00A46AB8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Pr="00555B30" w:rsidRDefault="00A46AB8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Pr="00555B30" w:rsidRDefault="00A46AB8" w:rsidP="00883461">
            <w:pPr>
              <w:pStyle w:val="a8"/>
            </w:pPr>
            <w:r>
              <w:t>05.11.2016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05.11.2016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-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12.02.2017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89735D" w:rsidP="00AD14A4">
      <w:fldSimple w:instr=" DOCVARIABLE izm_nd_new \* MERGEFORMAT ">
        <w:r w:rsidR="00A46AB8" w:rsidRPr="00A46AB8">
  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  </w:r>
      </w:fldSimple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 </w:t>
      </w:r>
      <w:r w:rsidR="00A46AB8" w:rsidRPr="00A46AB8">
        <w:rPr>
          <w:b w:val="0"/>
          <w:i/>
          <w:sz w:val="20"/>
          <w:szCs w:val="20"/>
          <w:u w:val="single"/>
        </w:rPr>
        <w:t>Уборка служебных помещений, коридоров, санузлов. Удаление пыли, подметание и мойка вручную стен, полов, потолков, оконных рам и стекол, дверных блоков, мебели. Чистка и дезинфицирование унитазов, раковин и другого санитарно-технического оборудования. Очистка урн от бумаги и промывка их дезинфицирующими растворами. Сбор мусора и относка его в установленное место.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w"/>
            <w:bookmarkEnd w:id="13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w"/>
            <w:bookmarkEnd w:id="16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w"/>
            <w:bookmarkEnd w:id="19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15; 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lastRenderedPageBreak/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10; 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w"/>
            <w:bookmarkEnd w:id="22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w"/>
            <w:bookmarkEnd w:id="24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w"/>
            <w:bookmarkEnd w:id="25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w"/>
            <w:bookmarkEnd w:id="27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w"/>
            <w:bookmarkEnd w:id="28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1_w"/>
            <w:bookmarkEnd w:id="31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w"/>
            <w:bookmarkEnd w:id="32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w"/>
            <w:bookmarkEnd w:id="33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w"/>
            <w:bookmarkEnd w:id="34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973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973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973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fldSimple w:instr=" DOCVARIABLE att_zakl \* MERGEFORMAT ">
        <w:r w:rsidR="0089735D" w:rsidRPr="0089735D">
          <w:rPr>
            <w:bCs/>
          </w:rPr>
          <w:t>-</w:t>
        </w:r>
        <w:r w:rsidR="0089735D" w:rsidRPr="0089735D">
          <w:t xml:space="preserve"> фактический уровень вредного фактора соответствует гигиеническим нормативам;</w:t>
        </w:r>
      </w:fldSimple>
      <w:r w:rsidR="00D76DF8" w:rsidRPr="00555B30">
        <w:br/>
        <w:t xml:space="preserve">- класс условий труда - </w:t>
      </w:r>
      <w:fldSimple w:instr=" DOCVARIABLE class \* MERGEFORMAT ">
        <w:r w:rsidR="0089735D">
          <w:t xml:space="preserve"> 2 </w:t>
        </w:r>
      </w:fldSimple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46AB8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</w:pPr>
            <w:r w:rsidRPr="00A46AB8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</w:pPr>
            <w:r w:rsidRPr="00A46AB8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</w:pPr>
            <w:r w:rsidRPr="00A46AB8">
              <w:t>Гамов Алексей Юрьевич</w:t>
            </w:r>
          </w:p>
        </w:tc>
      </w:tr>
      <w:tr w:rsidR="00AA46ED" w:rsidRPr="00A46AB8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AA46ED">
            <w:pPr>
              <w:pStyle w:val="a8"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AA46ED">
            <w:pPr>
              <w:pStyle w:val="a8"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46AB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AA46ED">
            <w:pPr>
              <w:pStyle w:val="a8"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AB8" w:rsidRDefault="00A46AB8" w:rsidP="0076042D">
      <w:pPr>
        <w:pStyle w:val="a9"/>
      </w:pPr>
      <w:r>
        <w:separator/>
      </w:r>
    </w:p>
  </w:endnote>
  <w:endnote w:type="continuationSeparator" w:id="0">
    <w:p w:rsidR="00A46AB8" w:rsidRDefault="00A46AB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CE0D3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71- ТЖ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CE0D37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CE0D37" w:rsidRPr="00CE0D37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AB8" w:rsidRDefault="00A46AB8" w:rsidP="0076042D">
      <w:pPr>
        <w:pStyle w:val="a9"/>
      </w:pPr>
      <w:r>
        <w:separator/>
      </w:r>
    </w:p>
  </w:footnote>
  <w:footnote w:type="continuationSeparator" w:id="0">
    <w:p w:rsidR="00A46AB8" w:rsidRDefault="00A46A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 2 "/>
    <w:docVar w:name="close_doc_flag" w:val="0"/>
    <w:docVar w:name="co_classes" w:val=" 10;15;10;7;15;20;5;5;20;3;5;20;1;1;300; "/>
    <w:docVar w:name="codeok" w:val=" 1925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31C860540E8E4DE2981DFA94DDA21ABA"/>
    <w:docVar w:name="fill_date" w:val="   "/>
    <w:docVar w:name="grid_data" w:val="10;15;10;7;15;20;5;5;20;3;5;20;1;1;300;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71- ТЖ -1-К.2016 "/>
    <w:docVar w:name="num_form" w:val="2"/>
    <w:docVar w:name="oborud" w:val=" не используется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34891248845141D6A497AEB74E490353"/>
    <w:docVar w:name="rm_id" w:val="71"/>
    <w:docVar w:name="rm_name" w:val=" Уборщик помещений "/>
    <w:docVar w:name="rm_number" w:val=" 71 "/>
    <w:docVar w:name="sex" w:val="w"/>
    <w:docVar w:name="sex_title" w:val="- женски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моющие средства "/>
    <w:docVar w:name="version" w:val="51"/>
  </w:docVars>
  <w:rsids>
    <w:rsidRoot w:val="00A46AB8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9735D"/>
    <w:rsid w:val="008D5F6D"/>
    <w:rsid w:val="008E68DE"/>
    <w:rsid w:val="0090588D"/>
    <w:rsid w:val="0092778A"/>
    <w:rsid w:val="00967790"/>
    <w:rsid w:val="00986750"/>
    <w:rsid w:val="00A12349"/>
    <w:rsid w:val="00A46AB8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0D37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3B72-F3B5-4B49-963D-BBB1F885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2016-08-24T08:37:00Z</dcterms:created>
  <dcterms:modified xsi:type="dcterms:W3CDTF">2016-08-24T08:37:00Z</dcterms:modified>
</cp:coreProperties>
</file>